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532C30" w:rsidR="001E41F3" w:rsidRPr="0012171F" w:rsidRDefault="00381AD5" w:rsidP="00081629">
      <w:pPr>
        <w:pStyle w:val="CRCoverPage"/>
        <w:tabs>
          <w:tab w:val="right" w:pos="9639"/>
        </w:tabs>
        <w:spacing w:after="0"/>
        <w:rPr>
          <w:b/>
          <w:i/>
          <w:noProof/>
          <w:sz w:val="28"/>
        </w:rPr>
      </w:pPr>
      <w:r w:rsidRPr="0012171F">
        <w:rPr>
          <w:b/>
          <w:noProof/>
          <w:sz w:val="24"/>
        </w:rPr>
        <w:t>3GPP SA WG2 Meeting #</w:t>
      </w:r>
      <w:r w:rsidR="00A004B0" w:rsidRPr="0012171F">
        <w:rPr>
          <w:b/>
          <w:noProof/>
          <w:sz w:val="24"/>
        </w:rPr>
        <w:t>16</w:t>
      </w:r>
      <w:r w:rsidR="00B55A7C">
        <w:rPr>
          <w:b/>
          <w:noProof/>
          <w:sz w:val="24"/>
        </w:rPr>
        <w:t>6</w:t>
      </w:r>
      <w:fldSimple w:instr=" DOCPROPERTY  MtgTitle  \* MERGEFORMAT ">
        <w:r w:rsidR="00F675F1">
          <w:rPr>
            <w:b/>
            <w:noProof/>
            <w:sz w:val="24"/>
          </w:rPr>
          <w:t>-Ad Hoc-e</w:t>
        </w:r>
      </w:fldSimple>
      <w:r w:rsidR="001E41F3" w:rsidRPr="0012171F">
        <w:rPr>
          <w:b/>
          <w:i/>
          <w:noProof/>
          <w:sz w:val="28"/>
        </w:rPr>
        <w:tab/>
      </w:r>
      <w:r w:rsidR="00AF43A7" w:rsidRPr="0012171F">
        <w:rPr>
          <w:b/>
          <w:i/>
          <w:noProof/>
          <w:sz w:val="28"/>
        </w:rPr>
        <w:fldChar w:fldCharType="begin"/>
      </w:r>
      <w:r w:rsidR="00AF43A7" w:rsidRPr="0012171F">
        <w:rPr>
          <w:b/>
          <w:i/>
          <w:noProof/>
          <w:sz w:val="28"/>
        </w:rPr>
        <w:instrText xml:space="preserve"> DOCPROPERTY  Tdoc#  \* MERGEFORMAT </w:instrText>
      </w:r>
      <w:r w:rsidR="00AF43A7" w:rsidRPr="0012171F">
        <w:rPr>
          <w:b/>
          <w:i/>
          <w:noProof/>
          <w:sz w:val="28"/>
        </w:rPr>
        <w:fldChar w:fldCharType="separate"/>
      </w:r>
      <w:r w:rsidR="00607271" w:rsidRPr="0012171F">
        <w:rPr>
          <w:b/>
          <w:i/>
          <w:noProof/>
          <w:sz w:val="28"/>
        </w:rPr>
        <w:t xml:space="preserve"> </w:t>
      </w:r>
      <w:r w:rsidR="00A5428C" w:rsidRPr="0012171F">
        <w:rPr>
          <w:b/>
          <w:i/>
          <w:noProof/>
          <w:sz w:val="28"/>
        </w:rPr>
        <w:t>S2-2</w:t>
      </w:r>
      <w:r w:rsidR="00F675F1">
        <w:rPr>
          <w:b/>
          <w:i/>
          <w:noProof/>
          <w:sz w:val="28"/>
        </w:rPr>
        <w:t>50</w:t>
      </w:r>
      <w:r w:rsidR="00125E2E">
        <w:rPr>
          <w:b/>
          <w:i/>
          <w:noProof/>
          <w:sz w:val="28"/>
        </w:rPr>
        <w:t>1005</w:t>
      </w:r>
      <w:r w:rsidR="00607271" w:rsidRPr="0012171F">
        <w:rPr>
          <w:b/>
          <w:i/>
          <w:noProof/>
          <w:sz w:val="28"/>
        </w:rPr>
        <w:t xml:space="preserve">  </w:t>
      </w:r>
      <w:r w:rsidR="00AF43A7" w:rsidRPr="0012171F">
        <w:rPr>
          <w:b/>
          <w:i/>
          <w:noProof/>
          <w:sz w:val="28"/>
        </w:rPr>
        <w:fldChar w:fldCharType="end"/>
      </w:r>
    </w:p>
    <w:p w14:paraId="7CB45193" w14:textId="4119D880" w:rsidR="001E41F3" w:rsidRPr="0012171F" w:rsidRDefault="002F0FDE" w:rsidP="00081629">
      <w:pPr>
        <w:pStyle w:val="CRCoverPage"/>
        <w:outlineLvl w:val="0"/>
        <w:rPr>
          <w:b/>
          <w:noProof/>
          <w:sz w:val="24"/>
        </w:rPr>
      </w:pPr>
      <w:fldSimple w:instr=" DOCPROPERTY  Location  \* MERGEFORMAT ">
        <w:r w:rsidR="00F675F1" w:rsidRPr="00BA51D9">
          <w:rPr>
            <w:b/>
            <w:noProof/>
            <w:sz w:val="24"/>
          </w:rPr>
          <w:t>Online</w:t>
        </w:r>
      </w:fldSimple>
      <w:r w:rsidR="00F675F1">
        <w:rPr>
          <w:b/>
          <w:noProof/>
          <w:sz w:val="24"/>
        </w:rPr>
        <w:t xml:space="preserve">, </w:t>
      </w:r>
      <w:fldSimple w:instr=" DOCPROPERTY  Country  \* MERGEFORMAT "/>
      <w:r w:rsidR="00F675F1">
        <w:rPr>
          <w:b/>
          <w:noProof/>
          <w:sz w:val="24"/>
        </w:rPr>
        <w:t xml:space="preserve">, </w:t>
      </w:r>
      <w:fldSimple w:instr=" DOCPROPERTY  StartDate  \* MERGEFORMAT ">
        <w:r w:rsidR="00F675F1" w:rsidRPr="00BA51D9">
          <w:rPr>
            <w:b/>
            <w:noProof/>
            <w:sz w:val="24"/>
          </w:rPr>
          <w:t>20th Jan 2025</w:t>
        </w:r>
      </w:fldSimple>
      <w:r w:rsidR="00F675F1">
        <w:rPr>
          <w:b/>
          <w:noProof/>
          <w:sz w:val="24"/>
        </w:rPr>
        <w:t xml:space="preserve"> - </w:t>
      </w:r>
      <w:fldSimple w:instr=" DOCPROPERTY  EndDate  \* MERGEFORMAT ">
        <w:r w:rsidR="00F675F1" w:rsidRPr="00BA51D9">
          <w:rPr>
            <w:b/>
            <w:noProof/>
            <w:sz w:val="24"/>
          </w:rPr>
          <w:t>24th Jan 2025</w:t>
        </w:r>
      </w:fldSimple>
      <w:r w:rsidR="00AD352B" w:rsidRPr="0012171F">
        <w:rPr>
          <w:b/>
          <w:noProof/>
          <w:sz w:val="24"/>
        </w:rPr>
        <w:tab/>
      </w:r>
      <w:r w:rsidR="00AD352B" w:rsidRPr="0012171F">
        <w:rPr>
          <w:b/>
          <w:noProof/>
          <w:sz w:val="24"/>
        </w:rPr>
        <w:tab/>
      </w:r>
      <w:r w:rsidR="00AD352B" w:rsidRPr="0012171F">
        <w:rPr>
          <w:b/>
          <w:noProof/>
          <w:sz w:val="24"/>
        </w:rPr>
        <w:tab/>
      </w:r>
      <w:r w:rsidR="00F675F1">
        <w:rPr>
          <w:b/>
          <w:noProof/>
          <w:sz w:val="24"/>
        </w:rPr>
        <w:tab/>
      </w:r>
      <w:r w:rsidR="00F675F1">
        <w:rPr>
          <w:b/>
          <w:noProof/>
          <w:sz w:val="24"/>
        </w:rPr>
        <w:tab/>
      </w:r>
      <w:r w:rsidR="00F675F1">
        <w:rPr>
          <w:b/>
          <w:noProof/>
          <w:sz w:val="24"/>
        </w:rPr>
        <w:tab/>
      </w:r>
      <w:r w:rsidR="00F675F1">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B963C7" w:rsidRPr="0012171F">
        <w:rPr>
          <w:b/>
          <w:noProof/>
          <w:sz w:val="24"/>
        </w:rPr>
        <w:tab/>
      </w:r>
      <w:r w:rsidR="00B963C7" w:rsidRPr="0012171F">
        <w:rPr>
          <w:b/>
          <w:noProof/>
          <w:sz w:val="24"/>
        </w:rPr>
        <w:tab/>
      </w:r>
      <w:r w:rsidR="003941F7" w:rsidRPr="0012171F">
        <w:rPr>
          <w:rFonts w:cs="Arial"/>
          <w:b/>
          <w:i/>
          <w:iCs/>
          <w:noProof/>
          <w:color w:val="0000FF"/>
          <w:szCs w:val="16"/>
        </w:rPr>
        <w:t>(was S2-2</w:t>
      </w:r>
      <w:r w:rsidR="005D6B4C">
        <w:rPr>
          <w:rFonts w:cs="Arial"/>
          <w:b/>
          <w:i/>
          <w:iCs/>
          <w:noProof/>
          <w:color w:val="0000FF"/>
          <w:szCs w:val="16"/>
        </w:rPr>
        <w:t>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1D066543" w:rsidR="001E41F3" w:rsidRPr="0012171F" w:rsidRDefault="00125E2E" w:rsidP="00081629">
            <w:pPr>
              <w:pStyle w:val="CRCoverPage"/>
              <w:spacing w:after="0"/>
              <w:rPr>
                <w:noProof/>
              </w:rPr>
            </w:pPr>
            <w:r>
              <w:rPr>
                <w:b/>
                <w:noProof/>
                <w:sz w:val="28"/>
              </w:rPr>
              <w:t>6051</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4F6C8EDD" w:rsidR="001E41F3" w:rsidRPr="0012171F" w:rsidRDefault="00C43962" w:rsidP="00081629">
            <w:pPr>
              <w:pStyle w:val="CRCoverPage"/>
              <w:spacing w:after="0"/>
              <w:jc w:val="center"/>
              <w:rPr>
                <w:b/>
                <w:noProof/>
              </w:rPr>
            </w:pPr>
            <w:r w:rsidRPr="00125E2E">
              <w:rPr>
                <w:b/>
                <w:noProof/>
                <w:sz w:val="28"/>
              </w:rPr>
              <w:t>-</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4A3A705F"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19.2</w:t>
            </w:r>
            <w:r w:rsidRPr="007F2707">
              <w:rPr>
                <w:b/>
                <w:noProof/>
                <w:sz w:val="28"/>
              </w:rPr>
              <w:t>.</w:t>
            </w:r>
            <w:r>
              <w:rPr>
                <w:b/>
                <w:noProof/>
                <w:sz w:val="28"/>
              </w:rPr>
              <w:fldChar w:fldCharType="end"/>
            </w:r>
            <w:r>
              <w:rPr>
                <w:b/>
                <w:noProof/>
                <w:sz w:val="28"/>
              </w:rPr>
              <w:fldChar w:fldCharType="end"/>
            </w:r>
            <w:r>
              <w:rPr>
                <w:b/>
                <w:noProof/>
                <w:sz w:val="28"/>
              </w:rPr>
              <w:t>1</w:t>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9" w:anchor="_blank" w:history="1">
              <w:r w:rsidRPr="0012171F">
                <w:rPr>
                  <w:rStyle w:val="ac"/>
                  <w:rFonts w:cs="Arial"/>
                  <w:b/>
                  <w:i/>
                  <w:noProof/>
                  <w:color w:val="FF0000"/>
                </w:rPr>
                <w:t>HE</w:t>
              </w:r>
              <w:bookmarkStart w:id="0" w:name="_Hlt497126619"/>
              <w:r w:rsidRPr="0012171F">
                <w:rPr>
                  <w:rStyle w:val="ac"/>
                  <w:rFonts w:cs="Arial"/>
                  <w:b/>
                  <w:i/>
                  <w:noProof/>
                  <w:color w:val="FF0000"/>
                </w:rPr>
                <w:t>L</w:t>
              </w:r>
              <w:bookmarkEnd w:id="0"/>
              <w:r w:rsidRPr="0012171F">
                <w:rPr>
                  <w:rStyle w:val="ac"/>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0" w:history="1">
              <w:r w:rsidR="00DE34CF" w:rsidRPr="0012171F">
                <w:rPr>
                  <w:rStyle w:val="ac"/>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070856D7" w:rsidR="001E41F3" w:rsidRPr="0012171F" w:rsidRDefault="001460FE" w:rsidP="00081629">
            <w:pPr>
              <w:pStyle w:val="CRCoverPage"/>
              <w:spacing w:after="0"/>
              <w:ind w:left="100"/>
              <w:rPr>
                <w:noProof/>
              </w:rPr>
            </w:pPr>
            <w:r w:rsidRPr="001460FE">
              <w:t>XRM_Ph2_</w:t>
            </w:r>
            <w:r w:rsidR="007927A8" w:rsidRPr="007927A8">
              <w:t>Reference</w:t>
            </w:r>
            <w:r w:rsidR="002D4539">
              <w:t>s</w:t>
            </w:r>
            <w:r w:rsidR="007927A8" w:rsidRPr="007927A8">
              <w:t xml:space="preserve"> corrections</w:t>
            </w:r>
            <w:r w:rsidR="002D4539">
              <w:t xml:space="preserve"> in</w:t>
            </w:r>
            <w:r w:rsidR="007927A8" w:rsidRPr="007927A8">
              <w:t xml:space="preserve"> Clause 5.37.9</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2F14BB4D" w:rsidR="001E41F3" w:rsidRPr="0012171F" w:rsidRDefault="006B60CC" w:rsidP="00081629">
            <w:pPr>
              <w:pStyle w:val="CRCoverPage"/>
              <w:spacing w:after="0"/>
              <w:ind w:left="100"/>
              <w:rPr>
                <w:noProof/>
              </w:rPr>
            </w:pPr>
            <w:r w:rsidRPr="0012171F">
              <w:t>Xiaomi</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7B7C38AD" w:rsidR="001E41F3" w:rsidRPr="0012171F" w:rsidRDefault="00431A4F" w:rsidP="00081629">
            <w:pPr>
              <w:pStyle w:val="CRCoverPage"/>
              <w:spacing w:after="0"/>
              <w:ind w:left="100"/>
              <w:rPr>
                <w:noProof/>
              </w:rPr>
            </w:pPr>
            <w:r w:rsidRPr="0012171F">
              <w:t>202</w:t>
            </w:r>
            <w:r w:rsidR="00C20D5A">
              <w:t>5</w:t>
            </w:r>
            <w:r w:rsidRPr="0012171F">
              <w:t>-</w:t>
            </w:r>
            <w:r w:rsidR="00C20D5A">
              <w:t>01</w:t>
            </w:r>
            <w:r w:rsidR="005333C3" w:rsidRPr="0012171F">
              <w:t>-</w:t>
            </w:r>
            <w:r w:rsidR="00C20D5A">
              <w:t>13</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7AC608E4" w:rsidR="001E41F3" w:rsidRPr="0012171F" w:rsidRDefault="007927A8" w:rsidP="00081629">
            <w:pPr>
              <w:pStyle w:val="CRCoverPage"/>
              <w:spacing w:after="0"/>
              <w:ind w:left="100" w:right="-609"/>
              <w:rPr>
                <w:b/>
                <w:noProof/>
              </w:rPr>
            </w:pPr>
            <w:r w:rsidRPr="0012171F">
              <w:rPr>
                <w:b/>
                <w:i/>
                <w:noProof/>
                <w:sz w:val="18"/>
              </w:rPr>
              <w:t>F</w:t>
            </w:r>
            <w:r w:rsidRPr="0012171F">
              <w:rPr>
                <w:i/>
                <w:noProof/>
                <w:sz w:val="18"/>
              </w:rPr>
              <w:t xml:space="preserve"> </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1" w:history="1">
              <w:r w:rsidRPr="0012171F">
                <w:rPr>
                  <w:rStyle w:val="ac"/>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6F8AF9" w:rsidR="00264E8D" w:rsidRPr="006F2BF1" w:rsidRDefault="002D4539" w:rsidP="006F2BF1">
            <w:pPr>
              <w:pStyle w:val="CRCoverPage"/>
              <w:spacing w:after="0"/>
              <w:ind w:left="100"/>
              <w:rPr>
                <w:noProof/>
              </w:rPr>
            </w:pPr>
            <w:r>
              <w:rPr>
                <w:rFonts w:hint="eastAsia"/>
                <w:lang w:eastAsia="zh-CN"/>
              </w:rPr>
              <w:t>Lot</w:t>
            </w:r>
            <w:r>
              <w:t xml:space="preserve"> </w:t>
            </w:r>
            <w:r>
              <w:rPr>
                <w:rFonts w:hint="eastAsia"/>
                <w:lang w:eastAsia="zh-CN"/>
              </w:rPr>
              <w:t>of</w:t>
            </w:r>
            <w:r>
              <w:t xml:space="preserve"> </w:t>
            </w:r>
            <w:r>
              <w:rPr>
                <w:rFonts w:hint="eastAsia"/>
                <w:lang w:eastAsia="zh-CN"/>
              </w:rPr>
              <w:t>r</w:t>
            </w:r>
            <w:r w:rsidRPr="007927A8">
              <w:t>eference</w:t>
            </w:r>
            <w:r>
              <w:t>s</w:t>
            </w:r>
            <w:r w:rsidRPr="007927A8">
              <w:t xml:space="preserve"> </w:t>
            </w:r>
            <w:r>
              <w:t xml:space="preserve">in </w:t>
            </w:r>
            <w:r w:rsidRPr="007927A8">
              <w:t>Clause 5.37.9</w:t>
            </w:r>
            <w: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revised</w:t>
            </w:r>
            <w:r>
              <w:rPr>
                <w:lang w:eastAsia="zh-CN"/>
              </w:rPr>
              <w:t>.</w:t>
            </w: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31C656EC" w14:textId="53EFBFA0" w:rsidR="001E41F3" w:rsidRPr="0012171F" w:rsidRDefault="002D4539" w:rsidP="00081629">
            <w:pPr>
              <w:pStyle w:val="CRCoverPage"/>
              <w:spacing w:after="0"/>
              <w:ind w:left="100"/>
              <w:rPr>
                <w:noProof/>
              </w:rPr>
            </w:pPr>
            <w:r w:rsidRPr="007927A8">
              <w:t>Reference</w:t>
            </w:r>
            <w:r>
              <w:t>s</w:t>
            </w:r>
            <w:r w:rsidRPr="007927A8">
              <w:t xml:space="preserve"> corrections</w:t>
            </w:r>
            <w:r>
              <w:t xml:space="preserve"> in</w:t>
            </w:r>
            <w:r w:rsidRPr="007927A8">
              <w:t xml:space="preserve"> Clause 5.37.9</w:t>
            </w: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E7E65" w:rsidR="001E41F3" w:rsidRPr="0012171F" w:rsidRDefault="002B5D97" w:rsidP="00081629">
            <w:pPr>
              <w:pStyle w:val="CRCoverPage"/>
              <w:spacing w:after="0"/>
              <w:ind w:left="100"/>
              <w:rPr>
                <w:noProof/>
              </w:rPr>
            </w:pPr>
            <w:r>
              <w:rPr>
                <w:noProof/>
              </w:rPr>
              <w:t xml:space="preserve">Wrong </w:t>
            </w:r>
            <w:r>
              <w:rPr>
                <w:rFonts w:hint="eastAsia"/>
                <w:lang w:eastAsia="zh-CN"/>
              </w:rPr>
              <w:t>r</w:t>
            </w:r>
            <w:r w:rsidRPr="007927A8">
              <w:t>eference</w:t>
            </w:r>
            <w:r>
              <w:t xml:space="preserve"> for the</w:t>
            </w:r>
            <w:r w:rsidRPr="0012171F">
              <w:rPr>
                <w:noProof/>
              </w:rPr>
              <w:t xml:space="preserve"> feature</w:t>
            </w:r>
            <w:r>
              <w:t xml:space="preserve"> description</w:t>
            </w:r>
            <w:r w:rsidR="00067D73" w:rsidRPr="0012171F">
              <w:rPr>
                <w:noProof/>
              </w:rPr>
              <w:t xml:space="preserve"> in</w:t>
            </w:r>
            <w:r w:rsidR="00212321" w:rsidRPr="0012171F">
              <w:rPr>
                <w:noProof/>
              </w:rPr>
              <w:t xml:space="preserve"> the specification</w:t>
            </w:r>
            <w:r w:rsidR="0075364B" w:rsidRPr="0012171F">
              <w:rPr>
                <w:noProof/>
              </w:rPr>
              <w:t xml:space="preserve">. </w:t>
            </w:r>
            <w:r w:rsidR="00000F92" w:rsidRPr="0012171F">
              <w:rPr>
                <w:noProof/>
              </w:rPr>
              <w:t xml:space="preserve"> </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DE033" w:rsidR="001E41F3" w:rsidRPr="0012171F" w:rsidRDefault="00F57258" w:rsidP="00081629">
            <w:pPr>
              <w:pStyle w:val="CRCoverPage"/>
              <w:spacing w:after="0"/>
              <w:rPr>
                <w:noProof/>
              </w:rPr>
            </w:pPr>
            <w:r w:rsidRPr="0012171F">
              <w:rPr>
                <w:noProof/>
              </w:rPr>
              <w:t>5.</w:t>
            </w:r>
            <w:r w:rsidR="00A47544">
              <w:rPr>
                <w:noProof/>
              </w:rPr>
              <w:t>37.9</w:t>
            </w: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171F" w:rsidRDefault="008863B9" w:rsidP="00081629">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8" w:name="_CR5_18_1"/>
      <w:bookmarkStart w:id="9" w:name="_CR5_18_4"/>
      <w:bookmarkEnd w:id="8"/>
      <w:bookmarkEnd w:id="9"/>
    </w:p>
    <w:p w14:paraId="2360DB19" w14:textId="77777777" w:rsidR="004E73D9" w:rsidRDefault="004E73D9" w:rsidP="004E73D9">
      <w:pPr>
        <w:pStyle w:val="3"/>
      </w:pPr>
      <w:bookmarkStart w:id="10" w:name="_Toc185601285"/>
      <w:bookmarkStart w:id="11" w:name="_Toc20149849"/>
      <w:bookmarkStart w:id="12" w:name="_Toc27846646"/>
      <w:bookmarkStart w:id="13" w:name="_Toc36187774"/>
      <w:bookmarkStart w:id="14" w:name="_Toc45183678"/>
      <w:bookmarkStart w:id="15" w:name="_Toc47342520"/>
      <w:bookmarkStart w:id="16" w:name="_Toc51769220"/>
      <w:bookmarkStart w:id="17" w:name="_Toc185600790"/>
      <w:bookmarkStart w:id="18" w:name="_Toc19106276"/>
      <w:bookmarkStart w:id="19" w:name="_Toc27823089"/>
      <w:bookmarkStart w:id="20" w:name="_Toc36126560"/>
      <w:bookmarkStart w:id="21" w:name="_Toc27846933"/>
      <w:bookmarkStart w:id="22" w:name="_Toc36188064"/>
      <w:bookmarkStart w:id="23" w:name="_Toc45183969"/>
      <w:bookmarkStart w:id="24" w:name="_Toc47342811"/>
      <w:bookmarkStart w:id="25" w:name="_Toc51769513"/>
      <w:bookmarkStart w:id="26" w:name="_Toc59095865"/>
      <w:bookmarkEnd w:id="1"/>
      <w:bookmarkEnd w:id="2"/>
      <w:bookmarkEnd w:id="3"/>
      <w:bookmarkEnd w:id="4"/>
      <w:bookmarkEnd w:id="5"/>
      <w:bookmarkEnd w:id="6"/>
      <w:bookmarkEnd w:id="7"/>
      <w:r>
        <w:t>5.37.9</w:t>
      </w:r>
      <w:r>
        <w:tab/>
        <w:t>Support of transferring media related information over N6</w:t>
      </w:r>
      <w:bookmarkEnd w:id="10"/>
    </w:p>
    <w:p w14:paraId="55C2188F" w14:textId="77777777" w:rsidR="004E73D9" w:rsidRDefault="004E73D9" w:rsidP="004E73D9">
      <w:pPr>
        <w:pStyle w:val="4"/>
      </w:pPr>
      <w:bookmarkStart w:id="27" w:name="_Toc185601286"/>
      <w:r>
        <w:t>5.37.9.1</w:t>
      </w:r>
      <w:r>
        <w:tab/>
        <w:t>General</w:t>
      </w:r>
      <w:bookmarkEnd w:id="27"/>
    </w:p>
    <w:p w14:paraId="123514EC" w14:textId="77777777" w:rsidR="004E73D9" w:rsidRDefault="004E73D9" w:rsidP="004E73D9">
      <w:r>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 is when the end-to-end connection for XR media between the UE and Application Server is fully encrypted thus UPF not being able to identify, for example, PDU set information.</w:t>
      </w:r>
    </w:p>
    <w:p w14:paraId="19705596" w14:textId="77777777" w:rsidR="004E73D9" w:rsidRDefault="004E73D9" w:rsidP="004E73D9">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059029A5" w14:textId="77777777" w:rsidR="004E73D9" w:rsidRDefault="004E73D9" w:rsidP="004E73D9">
      <w:pPr>
        <w:pStyle w:val="B1"/>
      </w:pPr>
      <w:r>
        <w:t>-</w:t>
      </w:r>
      <w:r>
        <w:tab/>
        <w:t>Using Media over QUIC (MoQ), IETF draft-ietf-moq-transport [201], whose usage is further defined in clause 5.37.9.2.</w:t>
      </w:r>
    </w:p>
    <w:p w14:paraId="069A63BB" w14:textId="77777777" w:rsidR="004E73D9" w:rsidRDefault="004E73D9" w:rsidP="004E73D9">
      <w:pPr>
        <w:pStyle w:val="B1"/>
      </w:pPr>
      <w:r>
        <w:t>-</w:t>
      </w:r>
      <w:r>
        <w:tab/>
        <w:t>Use of connect-UDP for Using Proxying-UDP-in-HTTP, IETF RFC 9298 [170] and QUIC-Aware Proxy, draft-ietf-masque-quic-proxy [200], whose usage is further defined in clause 5.37.9.3</w:t>
      </w:r>
    </w:p>
    <w:p w14:paraId="6BF0A6AB" w14:textId="77777777" w:rsidR="004E73D9" w:rsidRDefault="004E73D9" w:rsidP="004E73D9">
      <w:pPr>
        <w:pStyle w:val="B1"/>
      </w:pPr>
      <w:r>
        <w:t>-</w:t>
      </w:r>
      <w:r>
        <w:tab/>
        <w:t>Using UDP-Options, IETF draft-ietf-tsvwg-udp-options [202], whose usage is further defined in clause 5.37.9.4.</w:t>
      </w:r>
    </w:p>
    <w:p w14:paraId="0A36CEA2" w14:textId="77777777" w:rsidR="004E73D9" w:rsidRDefault="004E73D9" w:rsidP="004E73D9">
      <w:r>
        <w:t>When Media over QUIC is used the UPF identifies PDU Set Information and End of Data Burst Indication from media related information specified in [201].</w:t>
      </w:r>
    </w:p>
    <w:p w14:paraId="73A1CE87" w14:textId="77777777" w:rsidR="004E73D9" w:rsidRDefault="004E73D9" w:rsidP="004E73D9">
      <w:r>
        <w:t>When Proxying-UDP-in-HTTP RFC 9298 [170] or QUIC-Aware Proxy [200] or UDP-Options, IETF draft-ietf-tsvwg-udp-options [202], is used, the following media related information are supported:</w:t>
      </w:r>
    </w:p>
    <w:p w14:paraId="217CFB4B" w14:textId="77777777" w:rsidR="004E73D9" w:rsidRDefault="004E73D9" w:rsidP="004E73D9">
      <w:pPr>
        <w:pStyle w:val="B1"/>
      </w:pPr>
      <w:r>
        <w:t>-</w:t>
      </w:r>
      <w:r>
        <w:tab/>
        <w:t>PDU Set Information (as described in clause 5.37.5.2).</w:t>
      </w:r>
    </w:p>
    <w:p w14:paraId="52C1359A" w14:textId="77777777" w:rsidR="004E73D9" w:rsidRDefault="004E73D9" w:rsidP="004E73D9">
      <w:pPr>
        <w:pStyle w:val="B1"/>
      </w:pPr>
      <w:r>
        <w:t>-</w:t>
      </w:r>
      <w:r>
        <w:tab/>
        <w:t>End of Data Burst Indication (as described in clause 5.37.8.3).</w:t>
      </w:r>
    </w:p>
    <w:p w14:paraId="5932281D" w14:textId="6452156A" w:rsidR="004E73D9" w:rsidRDefault="004E73D9" w:rsidP="004E73D9">
      <w:pPr>
        <w:pStyle w:val="B1"/>
      </w:pPr>
      <w:r>
        <w:t>-</w:t>
      </w:r>
      <w:r>
        <w:tab/>
        <w:t>Expedited Transfer Indication (as described in clause 5.37.</w:t>
      </w:r>
      <w:ins w:id="28" w:author="Xiaomi" w:date="2025-01-14T18:46:00Z">
        <w:r>
          <w:t>10</w:t>
        </w:r>
      </w:ins>
      <w:del w:id="29" w:author="Xiaomi" w:date="2025-01-14T18:46:00Z">
        <w:r w:rsidDel="004E73D9">
          <w:delText>9</w:delText>
        </w:r>
      </w:del>
      <w:r>
        <w:t>).</w:t>
      </w:r>
    </w:p>
    <w:p w14:paraId="7439D233" w14:textId="34ED275B" w:rsidR="004E73D9" w:rsidRDefault="004E73D9" w:rsidP="004E73D9">
      <w:pPr>
        <w:pStyle w:val="B1"/>
      </w:pPr>
      <w:r>
        <w:t>-</w:t>
      </w:r>
      <w:r>
        <w:tab/>
        <w:t>Data Burst Size (as described in clause 5.37.</w:t>
      </w:r>
      <w:ins w:id="30" w:author="Xiaomi" w:date="2025-01-14T18:46:00Z">
        <w:r>
          <w:t>10</w:t>
        </w:r>
      </w:ins>
      <w:del w:id="31" w:author="Xiaomi" w:date="2025-01-14T18:46:00Z">
        <w:r w:rsidDel="004E73D9">
          <w:delText>9</w:delText>
        </w:r>
      </w:del>
      <w:r>
        <w:t>).</w:t>
      </w:r>
    </w:p>
    <w:p w14:paraId="6941DD6B" w14:textId="65BCB023" w:rsidR="004E73D9" w:rsidRDefault="004E73D9" w:rsidP="004E73D9">
      <w:pPr>
        <w:pStyle w:val="B1"/>
      </w:pPr>
      <w:r>
        <w:t>-</w:t>
      </w:r>
      <w:r>
        <w:tab/>
        <w:t>Time to Next Burst (as described in clause 5.37.</w:t>
      </w:r>
      <w:ins w:id="32" w:author="Xiaomi" w:date="2025-01-14T18:46:00Z">
        <w:r w:rsidR="00161129">
          <w:t>10</w:t>
        </w:r>
      </w:ins>
      <w:del w:id="33" w:author="Xiaomi" w:date="2025-01-14T18:47:00Z">
        <w:r w:rsidDel="00161129">
          <w:delText>9</w:delText>
        </w:r>
      </w:del>
      <w:r>
        <w:t>).</w:t>
      </w:r>
    </w:p>
    <w:p w14:paraId="1ED84B7B" w14:textId="77777777" w:rsidR="004E73D9" w:rsidRDefault="004E73D9" w:rsidP="004E73D9">
      <w:r>
        <w:t>The mechanisms defined in clause 5.37.9 address only UE to XRM server (AS) communication and do not address UE-UE XRM communications. The mechanisms defined in clause 5.37.9 support only downlink media related information delivery to the UPF.</w:t>
      </w:r>
    </w:p>
    <w:p w14:paraId="6AD47FF4" w14:textId="77777777" w:rsidR="004E73D9" w:rsidRDefault="004E73D9" w:rsidP="004E73D9">
      <w:r>
        <w:t>The media related information is encrypted and integrity protected between the UPF and the AS, as defined in TS 33.501 [29].</w:t>
      </w:r>
    </w:p>
    <w:p w14:paraId="753D9E69" w14:textId="77777777" w:rsidR="004E73D9" w:rsidRDefault="004E73D9" w:rsidP="004E73D9">
      <w:pPr>
        <w:pStyle w:val="EditorsNote"/>
      </w:pPr>
      <w:r>
        <w:t>Editor's note:</w:t>
      </w:r>
      <w:r>
        <w:tab/>
        <w:t>Other parameters related to KI#4 are FFS.</w:t>
      </w:r>
    </w:p>
    <w:p w14:paraId="57F31C34" w14:textId="77777777" w:rsidR="004E73D9" w:rsidRDefault="004E73D9" w:rsidP="004E73D9">
      <w:pPr>
        <w:pStyle w:val="4"/>
      </w:pPr>
      <w:bookmarkStart w:id="34" w:name="_Toc185601287"/>
      <w:r>
        <w:t>5.37.9.2</w:t>
      </w:r>
      <w:r>
        <w:tab/>
        <w:t>Usage of Media Over QUIC in order to Handle end-to-end encrypted XR flows</w:t>
      </w:r>
      <w:bookmarkEnd w:id="34"/>
    </w:p>
    <w:p w14:paraId="248DCCAF" w14:textId="77777777" w:rsidR="004E73D9" w:rsidRDefault="004E73D9" w:rsidP="004E73D9">
      <w:r>
        <w:t>When a PSA UPF that supports MoQ relay functionality has been selected, encrypted Metadata associated with XR traffic can be transported between the UPF and the AS via Media over QUIC (MoQ), IETF draft-ietf-moq-transport [201].</w:t>
      </w:r>
    </w:p>
    <w:p w14:paraId="6EF22E96" w14:textId="77777777" w:rsidR="004E73D9" w:rsidRDefault="004E73D9" w:rsidP="004E73D9">
      <w:r>
        <w:t>A PSA UPF supporting the MoQ relay functionality can be selected by SMF with the consideration of the DNN and S-NSSAI provided by UE.</w:t>
      </w:r>
    </w:p>
    <w:p w14:paraId="5BF2289A" w14:textId="77777777" w:rsidR="004E73D9" w:rsidRDefault="004E73D9" w:rsidP="004E73D9">
      <w:pPr>
        <w:pStyle w:val="NO"/>
      </w:pPr>
      <w:r>
        <w:t>NOTE 1:</w:t>
      </w:r>
      <w:r>
        <w:tab/>
        <w:t>The application client uses MoQ Transport protocol and establishes a MoQ connection between the application client and MoQ relay in UPF as defined in MoQ, IETF draft-ietf-moq-transport [201].</w:t>
      </w:r>
    </w:p>
    <w:p w14:paraId="740C7C60" w14:textId="77777777" w:rsidR="004E73D9" w:rsidRDefault="004E73D9" w:rsidP="004E73D9">
      <w:r>
        <w:t xml:space="preserve">The SMF may get the address of MoQ Relay during N4 session management procedure as defined in the clause 4.4.1 of TS 23.502 [3] or the SMF may get MoQ relay address related to the PSA UPF from the NRF as described in clause 5.2.7.3.2 of TS 23.502 [3]. In the former case, the SMF indicates the PSA UPF to provide MoQ relay address in </w:t>
      </w:r>
      <w:r>
        <w:lastRenderedPageBreak/>
        <w:t>N4 Session Establishment/Modification Request and the PSA UPF returns MoQ relay address in N4 Session Establishment/Modification Response.</w:t>
      </w:r>
    </w:p>
    <w:p w14:paraId="1E0C6650" w14:textId="77777777" w:rsidR="004E73D9" w:rsidRDefault="004E73D9" w:rsidP="004E73D9">
      <w:pPr>
        <w:pStyle w:val="NO"/>
      </w:pPr>
      <w:r>
        <w:t>NOTE 2:</w:t>
      </w:r>
      <w:r>
        <w:tab/>
        <w:t>The application client can obtain the MoQ relay address via application layer-based schemes.</w:t>
      </w:r>
    </w:p>
    <w:p w14:paraId="5CBDD338" w14:textId="377F6716" w:rsidR="004E73D9" w:rsidRDefault="004E73D9" w:rsidP="004E73D9">
      <w:r>
        <w:t>In the case the EASDF based DNS procedure as described in clause 6.2.3.2.2 of TS 23.548 [</w:t>
      </w:r>
      <w:del w:id="35" w:author="Xiaomi" w:date="2025-01-14T18:48:00Z">
        <w:r w:rsidDel="00161129">
          <w:delText>48</w:delText>
        </w:r>
      </w:del>
      <w:ins w:id="36" w:author="Xiaomi" w:date="2025-01-14T18:48:00Z">
        <w:r w:rsidR="00161129">
          <w:t>130</w:t>
        </w:r>
      </w:ins>
      <w:r>
        <w:t>] is used, after SMF has received FQDN in DNS message report from EASDF, SMF determines the FQDN is for MoQ and gets the address of MoQ relay and then SMF provides DNS message handling rule with the address of MoQ relay to instruct EASDF to return the address of MoQ Relay in PSA UPF by setting the Forwarding Action as Respond directly to the DNS request according to TS 23.548 [130].</w:t>
      </w:r>
    </w:p>
    <w:p w14:paraId="795CE21C" w14:textId="77777777" w:rsidR="004E73D9" w:rsidRDefault="004E73D9" w:rsidP="004E73D9">
      <w:pPr>
        <w:pStyle w:val="NO"/>
      </w:pPr>
      <w:r>
        <w:t>NOTE 3:</w:t>
      </w:r>
      <w:r>
        <w:tab/>
        <w:t>It is assumed an application client can send a DNS query to resolve FQDN.</w:t>
      </w:r>
    </w:p>
    <w:p w14:paraId="7B5B330C" w14:textId="77777777" w:rsidR="004E73D9" w:rsidRDefault="004E73D9" w:rsidP="004E73D9">
      <w:pPr>
        <w:pStyle w:val="NO"/>
      </w:pPr>
      <w:r>
        <w:t>NOTE 4:</w:t>
      </w:r>
      <w:r>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74C23C55" w14:textId="77777777" w:rsidR="004E73D9" w:rsidRDefault="004E73D9" w:rsidP="004E73D9">
      <w:pPr>
        <w:pStyle w:val="NO"/>
      </w:pPr>
      <w:r>
        <w:t>NOTE 5:</w:t>
      </w:r>
      <w:r>
        <w:tab/>
        <w:t>In some other case, the application client can also obtain the MoQ relay address from the MoQ application server via the query during the MoQ session establishment between the application client and the MoQ application server as in MoQ, IETF draft-ietf-moq-transport [201], which is out of the scope of 3GPP. The MoQ application server can get the MoQ relay address via local configuration.</w:t>
      </w:r>
    </w:p>
    <w:p w14:paraId="5A917526" w14:textId="77777777" w:rsidR="004E73D9" w:rsidRDefault="004E73D9" w:rsidP="004E73D9">
      <w:pPr>
        <w:pStyle w:val="NO"/>
      </w:pPr>
      <w:r>
        <w:t>NOTE 6:</w:t>
      </w:r>
      <w:r>
        <w:tab/>
        <w:t>Different MoQ application servers can correspond to different MoQ relays that are deployed on the same PSA UPF.</w:t>
      </w:r>
    </w:p>
    <w:p w14:paraId="19481EC7" w14:textId="77777777" w:rsidR="004E73D9" w:rsidRDefault="004E73D9" w:rsidP="004E73D9">
      <w:r>
        <w:t>The AF provided Protocol Description indicating Media over QUIC Transport, IETF draft-ietf-moq-transport [201] can be used in determining the PCC Rule by the PCF as defined in clause 6.1.3.27.4 of TS 23.503 [45]. Based on the PCC rule, the SMF instructs the PSA UPF to perform PDU Set Information identification. Upon receiving the MoQ subscription message, the MoQ relay can establish a connection to the MoQ application server if there does not exist an established connection yet.</w:t>
      </w:r>
    </w:p>
    <w:p w14:paraId="7ED18850" w14:textId="77777777" w:rsidR="004E73D9" w:rsidRDefault="004E73D9" w:rsidP="004E73D9">
      <w:r>
        <w:t>For the downlink service data flow using MoQ Transport, the PSA UPF can identify the PDU Set Information from the MoQ Metadata as defined in clause 7 of MoQ, IETF draft-ietf-moq-transport [201] that is extracted by the MoQ relay and provide the available PDU Set Information to the RAN in the GTP-U header.</w:t>
      </w:r>
    </w:p>
    <w:p w14:paraId="476764F7" w14:textId="77777777" w:rsidR="004E73D9" w:rsidRDefault="004E73D9" w:rsidP="004E73D9">
      <w:pPr>
        <w:pStyle w:val="NO"/>
      </w:pPr>
      <w:r>
        <w:t>NOTE 7:</w:t>
      </w:r>
      <w:r>
        <w:tab/>
        <w:t>The mappings between the MoQ Metadata and the PDU Set Information can be based on local configuration, or operator-determined implementations.</w:t>
      </w:r>
    </w:p>
    <w:p w14:paraId="649933F7" w14:textId="77777777" w:rsidR="004E73D9" w:rsidRDefault="004E73D9" w:rsidP="004E73D9">
      <w:pPr>
        <w:pStyle w:val="4"/>
      </w:pPr>
      <w:bookmarkStart w:id="37" w:name="_Toc185601288"/>
      <w:r>
        <w:t>5.37.9.3</w:t>
      </w:r>
      <w:r>
        <w:tab/>
        <w:t>Use of connect-UDP</w:t>
      </w:r>
      <w:bookmarkEnd w:id="37"/>
    </w:p>
    <w:p w14:paraId="646B7B92" w14:textId="77777777" w:rsidR="004E73D9" w:rsidRDefault="004E73D9" w:rsidP="004E73D9">
      <w:r>
        <w:t>When the traffic is UDP and encrypted end-to-end, the UPF may be configured by the SMF establish a connection to an HTTP/3 AS proxy using connect-UDP according to IETF RFC 9298 [170], acting as an HTTP/3 client configured to use a UDP proxy. The AS then provides media related information within HTTP datagrams. The media related information in the HTTP datagrams is protected by the security of the QUIC connection established between the UPF and the AS proxy. The mechanism for exchanging HTTP Datagrams and the associated format is defined in IETF RFC 9298 [170] and IETF RFC 9297 [172].</w:t>
      </w:r>
    </w:p>
    <w:p w14:paraId="0A707F03" w14:textId="77777777" w:rsidR="004E73D9" w:rsidRDefault="004E73D9" w:rsidP="004E73D9">
      <w:r>
        <w:t>The AF may provide via the NEF an indication of support of connect-UDP protocol to deliver media related information for encrypted traffic together with the corresponding UDP proxy address and the corresponding QoS requirements. This is done using the AF session with QoS procedure (as defined in clause 4.15.6.6 of TS 23.502 [3]), Then:</w:t>
      </w:r>
    </w:p>
    <w:p w14:paraId="18C549F1" w14:textId="7BE9728F" w:rsidR="004E73D9" w:rsidRDefault="004E73D9" w:rsidP="004E73D9">
      <w:pPr>
        <w:pStyle w:val="B1"/>
      </w:pPr>
      <w:r>
        <w:t>-</w:t>
      </w:r>
      <w:r>
        <w:tab/>
        <w:t>The PCF generates PCC rules including On-path N6 signalling information for Connect-UDP as defined in TS 23.503 [</w:t>
      </w:r>
      <w:ins w:id="38" w:author="Xiaomi" w:date="2025-01-14T18:49:00Z">
        <w:r w:rsidR="00161129">
          <w:t>45</w:t>
        </w:r>
      </w:ins>
      <w:del w:id="39" w:author="Xiaomi" w:date="2025-01-14T18:49:00Z">
        <w:r w:rsidDel="00161129">
          <w:delText>3</w:delText>
        </w:r>
      </w:del>
      <w:r>
        <w:t>].</w:t>
      </w:r>
    </w:p>
    <w:p w14:paraId="63B270B3" w14:textId="77777777" w:rsidR="004E73D9" w:rsidRDefault="004E73D9" w:rsidP="004E73D9">
      <w:pPr>
        <w:pStyle w:val="B1"/>
      </w:pPr>
      <w:r>
        <w:t>-</w:t>
      </w:r>
      <w:r>
        <w:tab/>
        <w:t>The SMF provides N4 rules to the UPF including the corresponding On-path N6 connection information.</w:t>
      </w:r>
    </w:p>
    <w:p w14:paraId="4F9A6E2D" w14:textId="77777777" w:rsidR="004E73D9" w:rsidRDefault="004E73D9" w:rsidP="004E73D9">
      <w:pPr>
        <w:pStyle w:val="B2"/>
      </w:pPr>
      <w:r>
        <w:t>-</w:t>
      </w:r>
      <w:r>
        <w:tab/>
        <w:t>In the uplink direction, PDR rules are used to detect the UDP traffic flow subject to usage of connect-UDP and the associated FAR rules include the request to establish a connection to the AS proxy address using the connect-UDP protocol.</w:t>
      </w:r>
    </w:p>
    <w:p w14:paraId="72818471" w14:textId="77777777" w:rsidR="004E73D9" w:rsidRDefault="004E73D9" w:rsidP="004E73D9">
      <w:pPr>
        <w:pStyle w:val="B2"/>
      </w:pPr>
      <w:r>
        <w:t>-</w:t>
      </w:r>
      <w:r>
        <w:tab/>
        <w:t>In the downlink direction, PDR rules are used to detect the UDP traffic flows and QER rules are used to associate them with proper QoS related marking (e.g. including PDU set marking as defined in clause 5.37.5),</w:t>
      </w:r>
    </w:p>
    <w:p w14:paraId="6DC2E9EB" w14:textId="77777777" w:rsidR="004E73D9" w:rsidRDefault="004E73D9" w:rsidP="004E73D9">
      <w:r>
        <w:lastRenderedPageBreak/>
        <w:t>The connection is established by the UPF, at the latest at reception of an UL UDP packet matching an N4 rule with On-path N6 connection information, if not already established. UPF may use the same or different QUIC connections for different UEs depending on implementation. In order to reuse the connection, UPF sends CONNECT requests for different UEs over a single QUIC connection to the AS proxy, opening different QUIC streams to handle the traffic for the UEs.</w:t>
      </w:r>
    </w:p>
    <w:p w14:paraId="6994DAC6" w14:textId="77777777" w:rsidR="004E73D9" w:rsidRDefault="004E73D9" w:rsidP="004E73D9">
      <w:r>
        <w:t>If the traffic is carried over QUIC, UPF and AS proxy may agree on using the Forwarded Mode in IETF draft-ietf-masque-quic-proxy [200], which allows for forwarding of packets without requiring full re-encapsulation and re-encryption. In that case, the AS proxy provides the media related information within datagrams, together with the forwarded QUIC packets.</w:t>
      </w:r>
    </w:p>
    <w:p w14:paraId="0E99C842" w14:textId="77777777" w:rsidR="004E73D9" w:rsidRDefault="004E73D9" w:rsidP="004E73D9">
      <w:r>
        <w:t>By default, UPF and AS proxy use Tunnelling Mode in IETF draft-ietf-masque-quic-proxy [200] to exchange XRM traffic. When Tunnelling Mode is used the AS provides media related information in HTTP Datagrams.</w:t>
      </w:r>
    </w:p>
    <w:p w14:paraId="3CA435C9" w14:textId="77777777" w:rsidR="004E73D9" w:rsidRDefault="004E73D9" w:rsidP="004E73D9">
      <w:pPr>
        <w:pStyle w:val="NO"/>
      </w:pPr>
      <w:r>
        <w:t>NOTE 1:</w:t>
      </w:r>
      <w:r>
        <w:tab/>
        <w:t>During the QUIC connection establishment between the UE and the AS proxy, the UPF can learn the end-to-end QUIC Connection IDs that are used in the end-to-end flows from UE to AS and those used in the flows from AS to UE. Based on the learnt Connection ID(s), the UPF can negotiate with AS proxy according to IETF draft-ietf-tsvwg-udp-options [202] to get Virtual Connection IDs (VCID(s)) corresponding to the end-to-end Connection IDs. These virtual CIDs can then be used by UPF and AS to support the Forwarded Mode.</w:t>
      </w:r>
    </w:p>
    <w:p w14:paraId="02B04780" w14:textId="77777777" w:rsidR="004E73D9" w:rsidRDefault="004E73D9" w:rsidP="004E73D9">
      <w:r>
        <w:t>When Forwarded Mode is active and possible for UL direction, the UPF sends UL QUIC packet towards the AS proxy using the Virtual Connection IDs negotiated via QUIC aware proxying with HTTP, IETF draft-ietf-tsvwg-udp-options [202]; such UL traffic contains only the UDP payload received from the UE.</w:t>
      </w:r>
    </w:p>
    <w:p w14:paraId="3FB3A70F" w14:textId="2DB7E9A3" w:rsidR="004E73D9" w:rsidRDefault="004E73D9" w:rsidP="004E73D9">
      <w:r>
        <w:t xml:space="preserve">When Forwarded Mode is active and possible for DL direction, media related information is included by the AS into the forwarded UDP payload packets via a packet transform defined by 3GPP. The UPF uses a 3GPP defined packet transformer </w:t>
      </w:r>
      <w:del w:id="40" w:author="Xiaomi" w:date="2025-01-14T18:50:00Z">
        <w:r w:rsidDel="00161129">
          <w:delText>[</w:delText>
        </w:r>
      </w:del>
      <w:ins w:id="41" w:author="Xiaomi" w:date="2025-01-14T18:50:00Z">
        <w:r w:rsidR="00161129">
          <w:t xml:space="preserve">in </w:t>
        </w:r>
      </w:ins>
      <w:r>
        <w:t xml:space="preserve">clause 5.3 of </w:t>
      </w:r>
      <w:ins w:id="42" w:author="Xiaomi" w:date="2025-01-14T18:49:00Z">
        <w:r w:rsidR="00161129" w:rsidRPr="00161129">
          <w:t>IETF draft-ietf-masque-quic-proxy [200]</w:t>
        </w:r>
      </w:ins>
      <w:del w:id="43" w:author="Xiaomi" w:date="2025-01-14T18:49:00Z">
        <w:r w:rsidDel="00161129">
          <w:delText>xx3]</w:delText>
        </w:r>
      </w:del>
      <w:r>
        <w:t xml:space="preserve"> to retrieve the media related information and the content of the original end-to-end QUIC packet.</w:t>
      </w:r>
    </w:p>
    <w:p w14:paraId="6A1CAEB6" w14:textId="77777777" w:rsidR="004E73D9" w:rsidRDefault="004E73D9" w:rsidP="004E73D9">
      <w:r>
        <w:t>During the negotiation between UPF and AS proxy to activate the Forwarded Mode, the UPF and the AS proxy agree on the 3GPP packet transform to apply in the DL direction.</w:t>
      </w:r>
    </w:p>
    <w:p w14:paraId="696758CD" w14:textId="54882798" w:rsidR="004E73D9" w:rsidRDefault="004E73D9" w:rsidP="004E73D9">
      <w:pPr>
        <w:pStyle w:val="NO"/>
      </w:pPr>
      <w:r>
        <w:t>NOTE 2:</w:t>
      </w:r>
      <w:r>
        <w:tab/>
        <w:t>The connect-UDP client in the UPF can only extract the full CIDs from e2e QUIC long-header packets to use these values in REGISTER_CLIENT_CID and REGISTER_TARGET_CID capsules defined in IETF IETF draft-ietf-moq-transport</w:t>
      </w:r>
      <w:ins w:id="44" w:author="Xiaomi" w:date="2025-01-14T18:51:00Z">
        <w:r w:rsidR="00161129" w:rsidDel="00161129">
          <w:t xml:space="preserve"> </w:t>
        </w:r>
      </w:ins>
      <w:del w:id="45" w:author="Xiaomi" w:date="2025-01-14T18:51:00Z">
        <w:r w:rsidDel="00161129">
          <w:delText>: </w:delText>
        </w:r>
      </w:del>
      <w:r>
        <w:t>[201]. Prior to forwarding QUIC packets with short header, the connect-UDP client (UL) and the proxy (DL) check whether the destination CID is identical to an already registered CIDs, if not, the packets are sent in tunnelled-mode.</w:t>
      </w:r>
    </w:p>
    <w:p w14:paraId="3CC6A4C3" w14:textId="77777777" w:rsidR="004E73D9" w:rsidRDefault="004E73D9" w:rsidP="004E73D9">
      <w:pPr>
        <w:pStyle w:val="NO"/>
      </w:pPr>
      <w:r>
        <w:t>NOTE 3:</w:t>
      </w:r>
      <w:r>
        <w:tab/>
        <w:t>The format of HTTP Datagrams and the format of Forwarded Mode Datagrams carrying media related information are defined in TS 29.561 [132].</w:t>
      </w:r>
    </w:p>
    <w:p w14:paraId="2BABA315" w14:textId="77777777" w:rsidR="004E73D9" w:rsidRDefault="004E73D9" w:rsidP="004E73D9">
      <w:pPr>
        <w:pStyle w:val="4"/>
      </w:pPr>
      <w:bookmarkStart w:id="46" w:name="_Toc185601289"/>
      <w:r>
        <w:t>5.37.9.4</w:t>
      </w:r>
      <w:r>
        <w:tab/>
        <w:t>Usage of UDP Option transferring media related information over N6</w:t>
      </w:r>
      <w:bookmarkEnd w:id="46"/>
    </w:p>
    <w:p w14:paraId="729C3916" w14:textId="77777777" w:rsidR="004E73D9" w:rsidRDefault="004E73D9" w:rsidP="004E73D9">
      <w:r>
        <w:t>The mechanism described in this clause uses connect-udp in tunnel mode for On-path N6 signalling to establish a UDP tunnel between the UPF as HTTP/3 client and the AS as HTTP/3 proxy according to clause 5.37.9.2 to securely transfer media related information. This clause defines the differences with the mechanisms defined in clause 5.37.9.2 when media related information is carried over UDP Option.</w:t>
      </w:r>
    </w:p>
    <w:p w14:paraId="6E4706BD" w14:textId="77777777" w:rsidR="004E73D9" w:rsidRDefault="004E73D9" w:rsidP="004E73D9">
      <w:r>
        <w:t>The media related information is encoded into UDP-Option as defined in IETF draft-ietf-tsvwg-udp-options [202] and transferred through the UDP tunnel over N6, in which the inner UDP datagram contains end-to-end encrypted XRM media packet between AS proxy and UE and the outer UDP datagram between AS proxy and UPF contains UDP-Option carrying media related information (see Annex W).</w:t>
      </w:r>
    </w:p>
    <w:p w14:paraId="35DA6357" w14:textId="77777777" w:rsidR="004E73D9" w:rsidRDefault="004E73D9" w:rsidP="004E73D9">
      <w:pPr>
        <w:pStyle w:val="EditorsNote"/>
      </w:pPr>
      <w:r>
        <w:t>Editor's note:</w:t>
      </w:r>
      <w:r>
        <w:tab/>
        <w:t>The format of the media related information carried by the specific UDP-Option and exchanged between the UPF and the AS proxy will be further defined by 3GPP CT working groups.</w:t>
      </w:r>
    </w:p>
    <w:p w14:paraId="1621E2FD" w14:textId="77777777" w:rsidR="004E73D9" w:rsidRDefault="004E73D9" w:rsidP="004E73D9">
      <w:pPr>
        <w:pStyle w:val="EditorsNote"/>
      </w:pPr>
      <w:r>
        <w:t>Editor's note:</w:t>
      </w:r>
      <w:r>
        <w:tab/>
        <w:t>The details for documenting and assigning a UDP option kind value for carrying media related information in IETF are pending collaboration with IETF.</w:t>
      </w:r>
    </w:p>
    <w:p w14:paraId="2D0DCA58" w14:textId="77777777" w:rsidR="004E73D9" w:rsidRDefault="004E73D9" w:rsidP="004E73D9">
      <w:r>
        <w:t>The usage of UDP-Option transferring media related information over N6 is supported as defined in clause 5.37.9.2 with following differences:</w:t>
      </w:r>
    </w:p>
    <w:p w14:paraId="051861EC" w14:textId="77777777" w:rsidR="004E73D9" w:rsidRDefault="004E73D9" w:rsidP="004E73D9">
      <w:pPr>
        <w:pStyle w:val="B1"/>
      </w:pPr>
      <w:r>
        <w:lastRenderedPageBreak/>
        <w:t>-</w:t>
      </w:r>
      <w:r>
        <w:tab/>
        <w:t>When the AF provides On-path N6 signalling information for connect-udp, it may also provide an indication of UDP-Option in Protocol Description for transferring media related information. This is to instruct the PSA UPF that the media related information is carried in UDP-Option in UDP datagram over N6.</w:t>
      </w:r>
    </w:p>
    <w:p w14:paraId="137146F2" w14:textId="77777777" w:rsidR="004E73D9" w:rsidRDefault="004E73D9" w:rsidP="004E73D9">
      <w:pPr>
        <w:pStyle w:val="B1"/>
      </w:pPr>
      <w:r>
        <w:t>-</w:t>
      </w:r>
      <w:r>
        <w:tab/>
        <w:t>The inner UDP datagrams contain the unmodified payload for both UL and DL traffic and the media related information is included in the UDP option of the DL outer UDP datagram.</w:t>
      </w:r>
    </w:p>
    <w:p w14:paraId="7BBB6BD5" w14:textId="77777777" w:rsidR="004E73D9" w:rsidRDefault="004E73D9" w:rsidP="004E73D9">
      <w:pPr>
        <w:pStyle w:val="B1"/>
      </w:pPr>
      <w:r>
        <w:t>-</w:t>
      </w:r>
      <w:r>
        <w:tab/>
        <w:t>The UPF supports the HTTP/3 Client functionality for negotiation of security keys used for encrypting media related information carried in the UDP-Option. The UPF shall remove the UDP-Option carrying media related information before forwarding the XRM media packets over right PDU Session towards the (R)AN and the UE.</w:t>
      </w:r>
    </w:p>
    <w:p w14:paraId="6999E1C2" w14:textId="4CEBCB0E" w:rsidR="002B5D97" w:rsidRDefault="004E73D9" w:rsidP="002B5D97">
      <w:pPr>
        <w:pStyle w:val="EditorsNote"/>
      </w:pPr>
      <w:r>
        <w:t>Editor's note:</w:t>
      </w:r>
      <w:r>
        <w:tab/>
        <w:t>Security keys for UDP-Option can be negotiated using connect-udp upgrade token in tunnelled mode between the UPF and AS proxy. The details are up to SA WG3.</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598997CE" w14:textId="77777777" w:rsidR="002B5D97" w:rsidRPr="0012171F" w:rsidRDefault="002B5D97" w:rsidP="006A7A23">
      <w:pPr>
        <w:rPr>
          <w:lang w:eastAsia="zh-CN"/>
        </w:rPr>
      </w:pPr>
    </w:p>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7955C" w14:textId="77777777" w:rsidR="00C462AB" w:rsidRDefault="00C462AB">
      <w:r>
        <w:separator/>
      </w:r>
    </w:p>
  </w:endnote>
  <w:endnote w:type="continuationSeparator" w:id="0">
    <w:p w14:paraId="6F46FB51" w14:textId="77777777" w:rsidR="00C462AB" w:rsidRDefault="00C46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5BB8F" w14:textId="77777777" w:rsidR="00C462AB" w:rsidRDefault="00C462AB">
      <w:r>
        <w:separator/>
      </w:r>
    </w:p>
  </w:footnote>
  <w:footnote w:type="continuationSeparator" w:id="0">
    <w:p w14:paraId="37986318" w14:textId="77777777" w:rsidR="00C462AB" w:rsidRDefault="00C46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0DED35C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5E2E">
      <w:rPr>
        <w:rFonts w:ascii="Arial" w:hAnsi="Arial" w:cs="Arial" w:hint="eastAsia"/>
        <w:bCs/>
        <w:noProof/>
        <w:sz w:val="18"/>
        <w:szCs w:val="18"/>
        <w:lang w:eastAsia="zh-CN"/>
      </w:rPr>
      <w:t>错误</w:t>
    </w:r>
    <w:r w:rsidR="00125E2E">
      <w:rPr>
        <w:rFonts w:ascii="Arial" w:hAnsi="Arial" w:cs="Arial" w:hint="eastAsia"/>
        <w:bCs/>
        <w:noProof/>
        <w:sz w:val="18"/>
        <w:szCs w:val="18"/>
        <w:lang w:eastAsia="zh-CN"/>
      </w:rPr>
      <w:t>!</w:t>
    </w:r>
    <w:r w:rsidR="00125E2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797AED1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5E2E">
      <w:rPr>
        <w:rFonts w:ascii="Arial" w:hAnsi="Arial" w:cs="Arial" w:hint="eastAsia"/>
        <w:bCs/>
        <w:noProof/>
        <w:sz w:val="18"/>
        <w:szCs w:val="18"/>
        <w:lang w:eastAsia="zh-CN"/>
      </w:rPr>
      <w:t>错误</w:t>
    </w:r>
    <w:r w:rsidR="00125E2E">
      <w:rPr>
        <w:rFonts w:ascii="Arial" w:hAnsi="Arial" w:cs="Arial" w:hint="eastAsia"/>
        <w:bCs/>
        <w:noProof/>
        <w:sz w:val="18"/>
        <w:szCs w:val="18"/>
        <w:lang w:eastAsia="zh-CN"/>
      </w:rPr>
      <w:t>!</w:t>
    </w:r>
    <w:r w:rsidR="00125E2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2735"/>
    <w:rsid w:val="00022E4A"/>
    <w:rsid w:val="00024072"/>
    <w:rsid w:val="00032526"/>
    <w:rsid w:val="00040038"/>
    <w:rsid w:val="00043B6C"/>
    <w:rsid w:val="00043FDE"/>
    <w:rsid w:val="00047716"/>
    <w:rsid w:val="00056F5A"/>
    <w:rsid w:val="00064449"/>
    <w:rsid w:val="00067D73"/>
    <w:rsid w:val="00081629"/>
    <w:rsid w:val="000A1792"/>
    <w:rsid w:val="000A5987"/>
    <w:rsid w:val="000A5F44"/>
    <w:rsid w:val="000A6394"/>
    <w:rsid w:val="000B7FED"/>
    <w:rsid w:val="000C038A"/>
    <w:rsid w:val="000C6598"/>
    <w:rsid w:val="000D23C4"/>
    <w:rsid w:val="000D37E9"/>
    <w:rsid w:val="000D44B3"/>
    <w:rsid w:val="000E40BB"/>
    <w:rsid w:val="000E7DFC"/>
    <w:rsid w:val="000F49B0"/>
    <w:rsid w:val="00107443"/>
    <w:rsid w:val="00110ED1"/>
    <w:rsid w:val="0012171F"/>
    <w:rsid w:val="00125E2E"/>
    <w:rsid w:val="001300EB"/>
    <w:rsid w:val="00145D43"/>
    <w:rsid w:val="001460FE"/>
    <w:rsid w:val="001502A7"/>
    <w:rsid w:val="00153A7E"/>
    <w:rsid w:val="0015435D"/>
    <w:rsid w:val="00160AAD"/>
    <w:rsid w:val="00161129"/>
    <w:rsid w:val="00177806"/>
    <w:rsid w:val="00180626"/>
    <w:rsid w:val="001878AF"/>
    <w:rsid w:val="00192C46"/>
    <w:rsid w:val="001967F8"/>
    <w:rsid w:val="00197DE8"/>
    <w:rsid w:val="001A08B3"/>
    <w:rsid w:val="001A7B60"/>
    <w:rsid w:val="001B3B57"/>
    <w:rsid w:val="001B4081"/>
    <w:rsid w:val="001B52F0"/>
    <w:rsid w:val="001B7A65"/>
    <w:rsid w:val="001B7BCC"/>
    <w:rsid w:val="001C005E"/>
    <w:rsid w:val="001C2719"/>
    <w:rsid w:val="001C2CD9"/>
    <w:rsid w:val="001C2F48"/>
    <w:rsid w:val="001E41F3"/>
    <w:rsid w:val="00212321"/>
    <w:rsid w:val="00225198"/>
    <w:rsid w:val="002414C1"/>
    <w:rsid w:val="00254F16"/>
    <w:rsid w:val="00257544"/>
    <w:rsid w:val="0026004D"/>
    <w:rsid w:val="002640DD"/>
    <w:rsid w:val="00264E8D"/>
    <w:rsid w:val="002741EF"/>
    <w:rsid w:val="00275D12"/>
    <w:rsid w:val="00281A6B"/>
    <w:rsid w:val="002842BF"/>
    <w:rsid w:val="00284FEB"/>
    <w:rsid w:val="002860C4"/>
    <w:rsid w:val="002919B3"/>
    <w:rsid w:val="002B39FB"/>
    <w:rsid w:val="002B5741"/>
    <w:rsid w:val="002B5D97"/>
    <w:rsid w:val="002C2559"/>
    <w:rsid w:val="002C58B4"/>
    <w:rsid w:val="002C7D1E"/>
    <w:rsid w:val="002D0CCA"/>
    <w:rsid w:val="002D3A45"/>
    <w:rsid w:val="002D4539"/>
    <w:rsid w:val="002D722D"/>
    <w:rsid w:val="002E1FD7"/>
    <w:rsid w:val="002E472E"/>
    <w:rsid w:val="002E64FB"/>
    <w:rsid w:val="002F0FDE"/>
    <w:rsid w:val="002F35A6"/>
    <w:rsid w:val="00305409"/>
    <w:rsid w:val="0031374F"/>
    <w:rsid w:val="00323F50"/>
    <w:rsid w:val="0032418C"/>
    <w:rsid w:val="0033332B"/>
    <w:rsid w:val="00334796"/>
    <w:rsid w:val="003359D3"/>
    <w:rsid w:val="003422F2"/>
    <w:rsid w:val="00343872"/>
    <w:rsid w:val="00350BAB"/>
    <w:rsid w:val="003609EF"/>
    <w:rsid w:val="0036231A"/>
    <w:rsid w:val="003669C5"/>
    <w:rsid w:val="003676D8"/>
    <w:rsid w:val="00374DD4"/>
    <w:rsid w:val="003807A3"/>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507B5"/>
    <w:rsid w:val="00451D5A"/>
    <w:rsid w:val="00455F51"/>
    <w:rsid w:val="004607A5"/>
    <w:rsid w:val="00462770"/>
    <w:rsid w:val="00462866"/>
    <w:rsid w:val="00463361"/>
    <w:rsid w:val="00467C8C"/>
    <w:rsid w:val="00473259"/>
    <w:rsid w:val="00476924"/>
    <w:rsid w:val="0048541B"/>
    <w:rsid w:val="004902C4"/>
    <w:rsid w:val="00490F9D"/>
    <w:rsid w:val="00495A59"/>
    <w:rsid w:val="004B75B7"/>
    <w:rsid w:val="004C0844"/>
    <w:rsid w:val="004C1756"/>
    <w:rsid w:val="004D4AA7"/>
    <w:rsid w:val="004E146F"/>
    <w:rsid w:val="004E1A6A"/>
    <w:rsid w:val="004E24FE"/>
    <w:rsid w:val="004E5825"/>
    <w:rsid w:val="004E73D9"/>
    <w:rsid w:val="004F16FC"/>
    <w:rsid w:val="004F631A"/>
    <w:rsid w:val="00504894"/>
    <w:rsid w:val="005066A3"/>
    <w:rsid w:val="005141D9"/>
    <w:rsid w:val="0051580D"/>
    <w:rsid w:val="005203B7"/>
    <w:rsid w:val="00521395"/>
    <w:rsid w:val="00527367"/>
    <w:rsid w:val="005323A1"/>
    <w:rsid w:val="00532D18"/>
    <w:rsid w:val="005333C3"/>
    <w:rsid w:val="0053422A"/>
    <w:rsid w:val="00541282"/>
    <w:rsid w:val="00541BAE"/>
    <w:rsid w:val="00541CDD"/>
    <w:rsid w:val="00547111"/>
    <w:rsid w:val="00555559"/>
    <w:rsid w:val="0056395A"/>
    <w:rsid w:val="00576971"/>
    <w:rsid w:val="00580923"/>
    <w:rsid w:val="0058583F"/>
    <w:rsid w:val="005912A3"/>
    <w:rsid w:val="005918D4"/>
    <w:rsid w:val="00591F4E"/>
    <w:rsid w:val="00592D74"/>
    <w:rsid w:val="00596417"/>
    <w:rsid w:val="005B780E"/>
    <w:rsid w:val="005C3685"/>
    <w:rsid w:val="005C5B6C"/>
    <w:rsid w:val="005D3D88"/>
    <w:rsid w:val="005D6B4C"/>
    <w:rsid w:val="005E2C44"/>
    <w:rsid w:val="005E30BC"/>
    <w:rsid w:val="005E498A"/>
    <w:rsid w:val="005F50C0"/>
    <w:rsid w:val="005F5FCC"/>
    <w:rsid w:val="00601ADC"/>
    <w:rsid w:val="00607271"/>
    <w:rsid w:val="00621188"/>
    <w:rsid w:val="00623340"/>
    <w:rsid w:val="006257ED"/>
    <w:rsid w:val="00641DD1"/>
    <w:rsid w:val="00644CC6"/>
    <w:rsid w:val="006461E0"/>
    <w:rsid w:val="00653DE4"/>
    <w:rsid w:val="00655AFB"/>
    <w:rsid w:val="00656F76"/>
    <w:rsid w:val="0066018C"/>
    <w:rsid w:val="00665339"/>
    <w:rsid w:val="00665C47"/>
    <w:rsid w:val="0067285B"/>
    <w:rsid w:val="006735DD"/>
    <w:rsid w:val="00674226"/>
    <w:rsid w:val="00676B16"/>
    <w:rsid w:val="006823A9"/>
    <w:rsid w:val="00682E40"/>
    <w:rsid w:val="006834F6"/>
    <w:rsid w:val="006911C8"/>
    <w:rsid w:val="00691772"/>
    <w:rsid w:val="00695808"/>
    <w:rsid w:val="00696266"/>
    <w:rsid w:val="006A069C"/>
    <w:rsid w:val="006A7A23"/>
    <w:rsid w:val="006B46FB"/>
    <w:rsid w:val="006B60CC"/>
    <w:rsid w:val="006C22DC"/>
    <w:rsid w:val="006C3F67"/>
    <w:rsid w:val="006D2B05"/>
    <w:rsid w:val="006D4F13"/>
    <w:rsid w:val="006E21FB"/>
    <w:rsid w:val="006E256A"/>
    <w:rsid w:val="006F07B5"/>
    <w:rsid w:val="006F2235"/>
    <w:rsid w:val="006F2BF1"/>
    <w:rsid w:val="00701426"/>
    <w:rsid w:val="007203E7"/>
    <w:rsid w:val="0072309D"/>
    <w:rsid w:val="00725133"/>
    <w:rsid w:val="007265C3"/>
    <w:rsid w:val="007274ED"/>
    <w:rsid w:val="007368AB"/>
    <w:rsid w:val="00737AD3"/>
    <w:rsid w:val="00744562"/>
    <w:rsid w:val="0075364B"/>
    <w:rsid w:val="007553E0"/>
    <w:rsid w:val="007609B2"/>
    <w:rsid w:val="00761E17"/>
    <w:rsid w:val="007659F7"/>
    <w:rsid w:val="00770940"/>
    <w:rsid w:val="0077721D"/>
    <w:rsid w:val="00792342"/>
    <w:rsid w:val="007927A8"/>
    <w:rsid w:val="00796FAF"/>
    <w:rsid w:val="007976CE"/>
    <w:rsid w:val="007977A8"/>
    <w:rsid w:val="007A122C"/>
    <w:rsid w:val="007A4DEA"/>
    <w:rsid w:val="007B512A"/>
    <w:rsid w:val="007C117A"/>
    <w:rsid w:val="007C2097"/>
    <w:rsid w:val="007C50D5"/>
    <w:rsid w:val="007C6269"/>
    <w:rsid w:val="007D2E7A"/>
    <w:rsid w:val="007D4C8E"/>
    <w:rsid w:val="007D53DA"/>
    <w:rsid w:val="007D6A07"/>
    <w:rsid w:val="007E27B8"/>
    <w:rsid w:val="007E7C97"/>
    <w:rsid w:val="007F6D92"/>
    <w:rsid w:val="007F7259"/>
    <w:rsid w:val="00801184"/>
    <w:rsid w:val="008040A8"/>
    <w:rsid w:val="00814EC8"/>
    <w:rsid w:val="0082159C"/>
    <w:rsid w:val="008279FA"/>
    <w:rsid w:val="00831CA6"/>
    <w:rsid w:val="008320E0"/>
    <w:rsid w:val="008421E8"/>
    <w:rsid w:val="00847EFE"/>
    <w:rsid w:val="0085348C"/>
    <w:rsid w:val="008626E7"/>
    <w:rsid w:val="008657BE"/>
    <w:rsid w:val="00870EE7"/>
    <w:rsid w:val="008741B8"/>
    <w:rsid w:val="00874B85"/>
    <w:rsid w:val="00875F47"/>
    <w:rsid w:val="00883DBD"/>
    <w:rsid w:val="00884766"/>
    <w:rsid w:val="0088615F"/>
    <w:rsid w:val="0088637F"/>
    <w:rsid w:val="008863B9"/>
    <w:rsid w:val="00887966"/>
    <w:rsid w:val="0089135A"/>
    <w:rsid w:val="0089334C"/>
    <w:rsid w:val="008A03F4"/>
    <w:rsid w:val="008A19DC"/>
    <w:rsid w:val="008A31A8"/>
    <w:rsid w:val="008A45A6"/>
    <w:rsid w:val="008D3CCC"/>
    <w:rsid w:val="008D6AA7"/>
    <w:rsid w:val="008D7A56"/>
    <w:rsid w:val="008F1801"/>
    <w:rsid w:val="008F3789"/>
    <w:rsid w:val="008F686C"/>
    <w:rsid w:val="009007F2"/>
    <w:rsid w:val="009148DE"/>
    <w:rsid w:val="00916B93"/>
    <w:rsid w:val="00941E30"/>
    <w:rsid w:val="00957A83"/>
    <w:rsid w:val="00967F3F"/>
    <w:rsid w:val="00972A56"/>
    <w:rsid w:val="009777D9"/>
    <w:rsid w:val="00983BC2"/>
    <w:rsid w:val="00983FB4"/>
    <w:rsid w:val="009917A6"/>
    <w:rsid w:val="00991B88"/>
    <w:rsid w:val="00995346"/>
    <w:rsid w:val="00995419"/>
    <w:rsid w:val="00996725"/>
    <w:rsid w:val="00997495"/>
    <w:rsid w:val="009A1B50"/>
    <w:rsid w:val="009A2931"/>
    <w:rsid w:val="009A5753"/>
    <w:rsid w:val="009A579D"/>
    <w:rsid w:val="009B6672"/>
    <w:rsid w:val="009C623F"/>
    <w:rsid w:val="009D281B"/>
    <w:rsid w:val="009D5550"/>
    <w:rsid w:val="009E3297"/>
    <w:rsid w:val="009E5E33"/>
    <w:rsid w:val="009F734F"/>
    <w:rsid w:val="00A004B0"/>
    <w:rsid w:val="00A033A0"/>
    <w:rsid w:val="00A04806"/>
    <w:rsid w:val="00A05C21"/>
    <w:rsid w:val="00A246B6"/>
    <w:rsid w:val="00A25468"/>
    <w:rsid w:val="00A3652A"/>
    <w:rsid w:val="00A3654B"/>
    <w:rsid w:val="00A37BD1"/>
    <w:rsid w:val="00A47544"/>
    <w:rsid w:val="00A47E70"/>
    <w:rsid w:val="00A506EF"/>
    <w:rsid w:val="00A50CF0"/>
    <w:rsid w:val="00A53136"/>
    <w:rsid w:val="00A5428C"/>
    <w:rsid w:val="00A55C4B"/>
    <w:rsid w:val="00A57DAD"/>
    <w:rsid w:val="00A67080"/>
    <w:rsid w:val="00A7671C"/>
    <w:rsid w:val="00A83012"/>
    <w:rsid w:val="00A93993"/>
    <w:rsid w:val="00A95632"/>
    <w:rsid w:val="00A9707B"/>
    <w:rsid w:val="00AA2CBC"/>
    <w:rsid w:val="00AB3333"/>
    <w:rsid w:val="00AC5820"/>
    <w:rsid w:val="00AC733B"/>
    <w:rsid w:val="00AD1CD8"/>
    <w:rsid w:val="00AD2319"/>
    <w:rsid w:val="00AD352B"/>
    <w:rsid w:val="00AF3763"/>
    <w:rsid w:val="00AF43A7"/>
    <w:rsid w:val="00B004BF"/>
    <w:rsid w:val="00B05D86"/>
    <w:rsid w:val="00B073B3"/>
    <w:rsid w:val="00B10C7D"/>
    <w:rsid w:val="00B21C65"/>
    <w:rsid w:val="00B229C5"/>
    <w:rsid w:val="00B258BB"/>
    <w:rsid w:val="00B357FC"/>
    <w:rsid w:val="00B4440C"/>
    <w:rsid w:val="00B46481"/>
    <w:rsid w:val="00B4722F"/>
    <w:rsid w:val="00B51BC1"/>
    <w:rsid w:val="00B55A7C"/>
    <w:rsid w:val="00B653AC"/>
    <w:rsid w:val="00B67B97"/>
    <w:rsid w:val="00B7096E"/>
    <w:rsid w:val="00B800E4"/>
    <w:rsid w:val="00B92C3E"/>
    <w:rsid w:val="00B963C7"/>
    <w:rsid w:val="00B968C8"/>
    <w:rsid w:val="00BA3EC5"/>
    <w:rsid w:val="00BA51D9"/>
    <w:rsid w:val="00BB5DAE"/>
    <w:rsid w:val="00BB5DFC"/>
    <w:rsid w:val="00BC44B1"/>
    <w:rsid w:val="00BC4D8C"/>
    <w:rsid w:val="00BD279D"/>
    <w:rsid w:val="00BD6BB8"/>
    <w:rsid w:val="00BE2BAF"/>
    <w:rsid w:val="00BE6924"/>
    <w:rsid w:val="00BF560F"/>
    <w:rsid w:val="00C014A1"/>
    <w:rsid w:val="00C05088"/>
    <w:rsid w:val="00C11193"/>
    <w:rsid w:val="00C17312"/>
    <w:rsid w:val="00C200BD"/>
    <w:rsid w:val="00C20D5A"/>
    <w:rsid w:val="00C25CE8"/>
    <w:rsid w:val="00C32471"/>
    <w:rsid w:val="00C34724"/>
    <w:rsid w:val="00C43962"/>
    <w:rsid w:val="00C462AB"/>
    <w:rsid w:val="00C522DD"/>
    <w:rsid w:val="00C6508F"/>
    <w:rsid w:val="00C66BA2"/>
    <w:rsid w:val="00C66D16"/>
    <w:rsid w:val="00C71843"/>
    <w:rsid w:val="00C84673"/>
    <w:rsid w:val="00C870F6"/>
    <w:rsid w:val="00C90BC3"/>
    <w:rsid w:val="00C95985"/>
    <w:rsid w:val="00CA105F"/>
    <w:rsid w:val="00CB7704"/>
    <w:rsid w:val="00CC5026"/>
    <w:rsid w:val="00CC68D0"/>
    <w:rsid w:val="00CE5A37"/>
    <w:rsid w:val="00CF2E5B"/>
    <w:rsid w:val="00CF38FE"/>
    <w:rsid w:val="00CF3AA0"/>
    <w:rsid w:val="00D03EF1"/>
    <w:rsid w:val="00D03F9A"/>
    <w:rsid w:val="00D06A52"/>
    <w:rsid w:val="00D06D51"/>
    <w:rsid w:val="00D10823"/>
    <w:rsid w:val="00D1637F"/>
    <w:rsid w:val="00D239FC"/>
    <w:rsid w:val="00D24991"/>
    <w:rsid w:val="00D31BBC"/>
    <w:rsid w:val="00D32D0C"/>
    <w:rsid w:val="00D34853"/>
    <w:rsid w:val="00D421D4"/>
    <w:rsid w:val="00D50255"/>
    <w:rsid w:val="00D57DB0"/>
    <w:rsid w:val="00D63A68"/>
    <w:rsid w:val="00D65EC9"/>
    <w:rsid w:val="00D66520"/>
    <w:rsid w:val="00D66780"/>
    <w:rsid w:val="00D66A8A"/>
    <w:rsid w:val="00D7617F"/>
    <w:rsid w:val="00D84AE9"/>
    <w:rsid w:val="00DA7227"/>
    <w:rsid w:val="00DB6A47"/>
    <w:rsid w:val="00DD02B7"/>
    <w:rsid w:val="00DD174A"/>
    <w:rsid w:val="00DD779D"/>
    <w:rsid w:val="00DE34CF"/>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6077C"/>
    <w:rsid w:val="00E6244C"/>
    <w:rsid w:val="00E63D72"/>
    <w:rsid w:val="00E666AD"/>
    <w:rsid w:val="00E81EE1"/>
    <w:rsid w:val="00E843A8"/>
    <w:rsid w:val="00E9576E"/>
    <w:rsid w:val="00EA245C"/>
    <w:rsid w:val="00EA5661"/>
    <w:rsid w:val="00EA6887"/>
    <w:rsid w:val="00EB0215"/>
    <w:rsid w:val="00EB09B7"/>
    <w:rsid w:val="00EB76A2"/>
    <w:rsid w:val="00EC18ED"/>
    <w:rsid w:val="00ED25D1"/>
    <w:rsid w:val="00ED5D1E"/>
    <w:rsid w:val="00EE1209"/>
    <w:rsid w:val="00EE31CF"/>
    <w:rsid w:val="00EE7D7C"/>
    <w:rsid w:val="00EF3611"/>
    <w:rsid w:val="00F01D29"/>
    <w:rsid w:val="00F079C5"/>
    <w:rsid w:val="00F1034D"/>
    <w:rsid w:val="00F20600"/>
    <w:rsid w:val="00F208F9"/>
    <w:rsid w:val="00F210CB"/>
    <w:rsid w:val="00F25D98"/>
    <w:rsid w:val="00F27D58"/>
    <w:rsid w:val="00F300FB"/>
    <w:rsid w:val="00F44074"/>
    <w:rsid w:val="00F47036"/>
    <w:rsid w:val="00F55CB4"/>
    <w:rsid w:val="00F57258"/>
    <w:rsid w:val="00F675F1"/>
    <w:rsid w:val="00F72EBB"/>
    <w:rsid w:val="00F80450"/>
    <w:rsid w:val="00F84116"/>
    <w:rsid w:val="00FB0590"/>
    <w:rsid w:val="00FB2C2F"/>
    <w:rsid w:val="00FB6386"/>
    <w:rsid w:val="00FC5A9F"/>
    <w:rsid w:val="00FD0D88"/>
    <w:rsid w:val="00FD32BD"/>
    <w:rsid w:val="00FD3BBD"/>
    <w:rsid w:val="00FD4D91"/>
    <w:rsid w:val="00FD6AAC"/>
    <w:rsid w:val="00FE6379"/>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A7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30">
    <w:name w:val="标题 3 字符"/>
    <w:basedOn w:val="a0"/>
    <w:link w:val="3"/>
    <w:rsid w:val="006A7A23"/>
    <w:rPr>
      <w:rFonts w:ascii="Arial" w:hAnsi="Arial"/>
      <w:sz w:val="28"/>
      <w:lang w:val="en-GB" w:eastAsia="en-US"/>
    </w:rPr>
  </w:style>
  <w:style w:type="character" w:customStyle="1" w:styleId="40">
    <w:name w:val="标题 4 字符"/>
    <w:basedOn w:val="a0"/>
    <w:link w:val="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5</Pages>
  <Words>2253</Words>
  <Characters>12845</Characters>
  <Application>Microsoft Office Word</Application>
  <DocSecurity>0</DocSecurity>
  <Lines>107</Lines>
  <Paragraphs>30</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Orlando, FL, US, 18 - 22 Nov 2024										   					(was S2-2411003)</vt:lpstr>
      <vt:lpstr>* * * * First change * * * *</vt:lpstr>
      <vt:lpstr>* * * * Second change * * * *</vt:lpstr>
      <vt:lpstr>* * * * Third change * * * * *</vt:lpstr>
      <vt:lpstr>        5.37.1	General</vt:lpstr>
      <vt:lpstr>* * * * Fourth change * * * * *</vt:lpstr>
      <vt:lpstr>* * * * Fifth change * * * * *</vt:lpstr>
      <vt:lpstr>* * *  End of changes * * * *</vt:lpstr>
      <vt:lpstr>MTG_TITLE</vt:lpstr>
    </vt:vector>
  </TitlesOfParts>
  <Company>3GPP Support Team</Company>
  <LinksUpToDate>false</LinksUpToDate>
  <CharactersWithSpaces>15068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14</cp:revision>
  <cp:lastPrinted>1900-01-01T08:00:00Z</cp:lastPrinted>
  <dcterms:created xsi:type="dcterms:W3CDTF">2025-01-14T10:36:00Z</dcterms:created>
  <dcterms:modified xsi:type="dcterms:W3CDTF">2025-01-14T17:03:00Z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